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E5E" w:rsidRPr="0096761A" w:rsidRDefault="00744E5E" w:rsidP="0030740B">
      <w:pPr>
        <w:tabs>
          <w:tab w:val="center" w:pos="4677"/>
          <w:tab w:val="right" w:pos="9355"/>
        </w:tabs>
        <w:jc w:val="center"/>
      </w:pPr>
      <w:r w:rsidRPr="0096761A">
        <w:t>СВЕДЕНИЯ</w:t>
      </w:r>
    </w:p>
    <w:p w:rsidR="00744E5E" w:rsidRPr="0096761A" w:rsidRDefault="00744E5E" w:rsidP="0030740B">
      <w:pPr>
        <w:tabs>
          <w:tab w:val="center" w:pos="4677"/>
          <w:tab w:val="right" w:pos="9355"/>
        </w:tabs>
        <w:jc w:val="center"/>
      </w:pPr>
      <w:r w:rsidRPr="0096761A">
        <w:t>о доходах, расходах, об имуществе и обязательствах имущественного характера за период</w:t>
      </w:r>
    </w:p>
    <w:p w:rsidR="00744E5E" w:rsidRDefault="00744E5E" w:rsidP="0030740B">
      <w:pPr>
        <w:tabs>
          <w:tab w:val="center" w:pos="4677"/>
          <w:tab w:val="right" w:pos="9355"/>
        </w:tabs>
        <w:jc w:val="center"/>
      </w:pPr>
      <w:r w:rsidRPr="0096761A">
        <w:t>с 1 января 201</w:t>
      </w:r>
      <w:r>
        <w:t>6</w:t>
      </w:r>
      <w:r w:rsidRPr="0096761A">
        <w:t xml:space="preserve"> года по 31 декабря 201</w:t>
      </w:r>
      <w:r>
        <w:t>6</w:t>
      </w:r>
      <w:r w:rsidRPr="0096761A">
        <w:t xml:space="preserve"> года</w:t>
      </w:r>
      <w:r>
        <w:t xml:space="preserve">  (поступающие на должность руководителя ГОУ ЛО)</w:t>
      </w:r>
    </w:p>
    <w:p w:rsidR="00744E5E" w:rsidRDefault="00744E5E" w:rsidP="0030740B">
      <w:pPr>
        <w:jc w:val="center"/>
      </w:pPr>
    </w:p>
    <w:tbl>
      <w:tblPr>
        <w:tblW w:w="162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1794"/>
        <w:gridCol w:w="1817"/>
        <w:gridCol w:w="1261"/>
        <w:gridCol w:w="1299"/>
        <w:gridCol w:w="993"/>
        <w:gridCol w:w="558"/>
        <w:gridCol w:w="436"/>
        <w:gridCol w:w="1853"/>
        <w:gridCol w:w="979"/>
        <w:gridCol w:w="1421"/>
        <w:gridCol w:w="1560"/>
        <w:gridCol w:w="1582"/>
      </w:tblGrid>
      <w:tr w:rsidR="00744E5E" w:rsidTr="00EA3E82">
        <w:trPr>
          <w:trHeight w:val="1339"/>
        </w:trPr>
        <w:tc>
          <w:tcPr>
            <w:tcW w:w="708" w:type="dxa"/>
            <w:vMerge w:val="restart"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№ п/п</w:t>
            </w:r>
          </w:p>
        </w:tc>
        <w:tc>
          <w:tcPr>
            <w:tcW w:w="1794" w:type="dxa"/>
            <w:vMerge w:val="restart"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 xml:space="preserve">Фамилия, имя, отчество </w:t>
            </w:r>
            <w:r>
              <w:rPr>
                <w:sz w:val="20"/>
                <w:szCs w:val="22"/>
              </w:rPr>
              <w:t>инициалы лица, чьи сведения размещаются</w:t>
            </w:r>
          </w:p>
        </w:tc>
        <w:tc>
          <w:tcPr>
            <w:tcW w:w="1817" w:type="dxa"/>
            <w:vMerge w:val="restart"/>
          </w:tcPr>
          <w:p w:rsidR="00744E5E" w:rsidRPr="0096761A" w:rsidRDefault="00744E5E" w:rsidP="00EA3E82">
            <w:pPr>
              <w:ind w:right="-108"/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>Должность</w:t>
            </w:r>
          </w:p>
        </w:tc>
        <w:tc>
          <w:tcPr>
            <w:tcW w:w="4547" w:type="dxa"/>
            <w:gridSpan w:val="5"/>
            <w:tcBorders>
              <w:bottom w:val="nil"/>
            </w:tcBorders>
          </w:tcPr>
          <w:p w:rsidR="00744E5E" w:rsidRPr="0096761A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744E5E" w:rsidRPr="00067AB0" w:rsidRDefault="00744E5E" w:rsidP="00EA3E82">
            <w:pPr>
              <w:jc w:val="center"/>
              <w:rPr>
                <w:sz w:val="20"/>
              </w:rPr>
            </w:pPr>
            <w:r w:rsidRPr="00067AB0">
              <w:rPr>
                <w:bCs/>
                <w:sz w:val="20"/>
                <w:szCs w:val="20"/>
              </w:rPr>
              <w:t>находящиеся в  собственности</w:t>
            </w:r>
          </w:p>
        </w:tc>
        <w:tc>
          <w:tcPr>
            <w:tcW w:w="4253" w:type="dxa"/>
            <w:gridSpan w:val="3"/>
            <w:vMerge w:val="restart"/>
          </w:tcPr>
          <w:p w:rsidR="00744E5E" w:rsidRPr="0096761A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744E5E" w:rsidRPr="00067AB0" w:rsidRDefault="00744E5E" w:rsidP="00EA3E82">
            <w:pPr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находящиеся в  пользовании</w:t>
            </w:r>
          </w:p>
        </w:tc>
        <w:tc>
          <w:tcPr>
            <w:tcW w:w="1560" w:type="dxa"/>
            <w:vMerge w:val="restart"/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  <w:r w:rsidRPr="00067AB0">
              <w:rPr>
                <w:sz w:val="20"/>
                <w:szCs w:val="22"/>
              </w:rPr>
              <w:t>Транспортные средства (вид, марка)</w:t>
            </w:r>
          </w:p>
        </w:tc>
        <w:tc>
          <w:tcPr>
            <w:tcW w:w="1582" w:type="dxa"/>
            <w:vMerge w:val="restart"/>
          </w:tcPr>
          <w:p w:rsidR="00744E5E" w:rsidRPr="00067AB0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Декларированный годовой доход</w:t>
            </w:r>
            <w:r w:rsidRPr="00067AB0">
              <w:rPr>
                <w:rStyle w:val="FootnoteReference"/>
                <w:bCs/>
                <w:sz w:val="20"/>
                <w:szCs w:val="20"/>
              </w:rPr>
              <w:footnoteReference w:id="1"/>
            </w:r>
          </w:p>
          <w:p w:rsidR="00744E5E" w:rsidRPr="00067AB0" w:rsidRDefault="00744E5E" w:rsidP="00EA3E82">
            <w:pPr>
              <w:jc w:val="center"/>
            </w:pPr>
            <w:r w:rsidRPr="00067AB0">
              <w:rPr>
                <w:bCs/>
                <w:sz w:val="20"/>
                <w:szCs w:val="20"/>
              </w:rPr>
              <w:t>(руб.)</w:t>
            </w:r>
          </w:p>
        </w:tc>
      </w:tr>
      <w:tr w:rsidR="00744E5E" w:rsidTr="00EA3E82">
        <w:trPr>
          <w:trHeight w:val="70"/>
        </w:trPr>
        <w:tc>
          <w:tcPr>
            <w:tcW w:w="708" w:type="dxa"/>
            <w:vMerge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794" w:type="dxa"/>
            <w:vMerge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</w:tcPr>
          <w:p w:rsidR="00744E5E" w:rsidRPr="0096761A" w:rsidRDefault="00744E5E" w:rsidP="00EA3E82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4111" w:type="dxa"/>
            <w:gridSpan w:val="4"/>
            <w:tcBorders>
              <w:top w:val="nil"/>
              <w:right w:val="nil"/>
            </w:tcBorders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436" w:type="dxa"/>
            <w:tcBorders>
              <w:top w:val="nil"/>
              <w:left w:val="nil"/>
            </w:tcBorders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4253" w:type="dxa"/>
            <w:gridSpan w:val="3"/>
            <w:vMerge/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582" w:type="dxa"/>
            <w:vMerge/>
          </w:tcPr>
          <w:p w:rsidR="00744E5E" w:rsidRPr="00067AB0" w:rsidRDefault="00744E5E" w:rsidP="00EA3E82">
            <w:pPr>
              <w:jc w:val="center"/>
            </w:pPr>
          </w:p>
        </w:tc>
      </w:tr>
      <w:tr w:rsidR="00744E5E" w:rsidTr="00AB7EAB">
        <w:trPr>
          <w:trHeight w:val="495"/>
        </w:trPr>
        <w:tc>
          <w:tcPr>
            <w:tcW w:w="708" w:type="dxa"/>
            <w:vMerge/>
          </w:tcPr>
          <w:p w:rsidR="00744E5E" w:rsidRPr="00151749" w:rsidRDefault="00744E5E" w:rsidP="00EA3E82">
            <w:pPr>
              <w:jc w:val="center"/>
            </w:pPr>
          </w:p>
        </w:tc>
        <w:tc>
          <w:tcPr>
            <w:tcW w:w="1794" w:type="dxa"/>
            <w:vMerge/>
          </w:tcPr>
          <w:p w:rsidR="00744E5E" w:rsidRPr="00151749" w:rsidRDefault="00744E5E" w:rsidP="00EA3E82">
            <w:pPr>
              <w:jc w:val="center"/>
            </w:pPr>
          </w:p>
        </w:tc>
        <w:tc>
          <w:tcPr>
            <w:tcW w:w="1817" w:type="dxa"/>
            <w:vMerge/>
          </w:tcPr>
          <w:p w:rsidR="00744E5E" w:rsidRPr="00151749" w:rsidRDefault="00744E5E" w:rsidP="00EA3E82">
            <w:pPr>
              <w:ind w:right="-108"/>
              <w:jc w:val="center"/>
            </w:pPr>
          </w:p>
        </w:tc>
        <w:tc>
          <w:tcPr>
            <w:tcW w:w="1261" w:type="dxa"/>
          </w:tcPr>
          <w:p w:rsidR="00744E5E" w:rsidRPr="00067AB0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744E5E" w:rsidRPr="005B5D7C" w:rsidRDefault="00744E5E" w:rsidP="00EA3E8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объекта</w:t>
            </w:r>
          </w:p>
        </w:tc>
        <w:tc>
          <w:tcPr>
            <w:tcW w:w="1299" w:type="dxa"/>
          </w:tcPr>
          <w:p w:rsidR="00744E5E" w:rsidRPr="00067AB0" w:rsidRDefault="00744E5E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744E5E" w:rsidRPr="00067AB0" w:rsidRDefault="00744E5E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собствен-ности</w:t>
            </w:r>
          </w:p>
        </w:tc>
        <w:tc>
          <w:tcPr>
            <w:tcW w:w="993" w:type="dxa"/>
            <w:tcBorders>
              <w:right w:val="nil"/>
            </w:tcBorders>
          </w:tcPr>
          <w:p w:rsidR="00744E5E" w:rsidRPr="00067AB0" w:rsidRDefault="00744E5E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площадь</w:t>
            </w:r>
            <w:r w:rsidRPr="00067AB0">
              <w:rPr>
                <w:bCs/>
                <w:sz w:val="20"/>
                <w:szCs w:val="20"/>
              </w:rPr>
              <w:br/>
              <w:t>(кв. м)</w:t>
            </w:r>
          </w:p>
        </w:tc>
        <w:tc>
          <w:tcPr>
            <w:tcW w:w="994" w:type="dxa"/>
            <w:gridSpan w:val="2"/>
          </w:tcPr>
          <w:p w:rsidR="00744E5E" w:rsidRPr="00067AB0" w:rsidRDefault="00744E5E" w:rsidP="00EA3E82">
            <w:pPr>
              <w:jc w:val="center"/>
            </w:pPr>
            <w:r w:rsidRPr="001E2BD7">
              <w:rPr>
                <w:sz w:val="20"/>
                <w:szCs w:val="22"/>
              </w:rPr>
              <w:t>страна расположения</w:t>
            </w:r>
          </w:p>
        </w:tc>
        <w:tc>
          <w:tcPr>
            <w:tcW w:w="1853" w:type="dxa"/>
          </w:tcPr>
          <w:p w:rsidR="00744E5E" w:rsidRPr="00067AB0" w:rsidRDefault="00744E5E" w:rsidP="00EA3E82">
            <w:pPr>
              <w:jc w:val="center"/>
            </w:pPr>
            <w:r>
              <w:rPr>
                <w:sz w:val="20"/>
                <w:szCs w:val="22"/>
              </w:rPr>
              <w:t>вид объек</w:t>
            </w:r>
            <w:r w:rsidRPr="00067AB0">
              <w:rPr>
                <w:sz w:val="20"/>
                <w:szCs w:val="22"/>
              </w:rPr>
              <w:t>т</w:t>
            </w:r>
            <w:r>
              <w:rPr>
                <w:sz w:val="20"/>
                <w:szCs w:val="22"/>
              </w:rPr>
              <w:t>а</w:t>
            </w:r>
          </w:p>
        </w:tc>
        <w:tc>
          <w:tcPr>
            <w:tcW w:w="979" w:type="dxa"/>
          </w:tcPr>
          <w:p w:rsidR="00744E5E" w:rsidRPr="00067AB0" w:rsidRDefault="00744E5E" w:rsidP="00EA3E82">
            <w:pPr>
              <w:jc w:val="center"/>
            </w:pPr>
            <w:r>
              <w:rPr>
                <w:sz w:val="20"/>
                <w:szCs w:val="22"/>
              </w:rPr>
              <w:t>пло</w:t>
            </w:r>
            <w:r w:rsidRPr="00067AB0">
              <w:rPr>
                <w:sz w:val="20"/>
                <w:szCs w:val="22"/>
              </w:rPr>
              <w:t>щадь(кв.м)</w:t>
            </w:r>
          </w:p>
        </w:tc>
        <w:tc>
          <w:tcPr>
            <w:tcW w:w="1421" w:type="dxa"/>
          </w:tcPr>
          <w:p w:rsidR="00744E5E" w:rsidRPr="00067AB0" w:rsidRDefault="00744E5E" w:rsidP="00EA3E82">
            <w:pPr>
              <w:jc w:val="center"/>
            </w:pPr>
            <w:r>
              <w:rPr>
                <w:sz w:val="20"/>
                <w:szCs w:val="22"/>
              </w:rPr>
              <w:t>страна распо-ложе</w:t>
            </w:r>
            <w:r w:rsidRPr="00067AB0">
              <w:rPr>
                <w:sz w:val="20"/>
                <w:szCs w:val="22"/>
              </w:rPr>
              <w:t>ния</w:t>
            </w:r>
          </w:p>
        </w:tc>
        <w:tc>
          <w:tcPr>
            <w:tcW w:w="1560" w:type="dxa"/>
            <w:vMerge/>
          </w:tcPr>
          <w:p w:rsidR="00744E5E" w:rsidRPr="00067AB0" w:rsidRDefault="00744E5E" w:rsidP="00EA3E82">
            <w:pPr>
              <w:jc w:val="center"/>
            </w:pPr>
          </w:p>
        </w:tc>
        <w:tc>
          <w:tcPr>
            <w:tcW w:w="1582" w:type="dxa"/>
            <w:vMerge/>
          </w:tcPr>
          <w:p w:rsidR="00744E5E" w:rsidRPr="00067AB0" w:rsidRDefault="00744E5E" w:rsidP="00EA3E82">
            <w:pPr>
              <w:jc w:val="center"/>
            </w:pPr>
          </w:p>
        </w:tc>
      </w:tr>
      <w:tr w:rsidR="00744E5E" w:rsidRPr="00151749" w:rsidTr="00AB7EAB">
        <w:trPr>
          <w:trHeight w:val="1047"/>
        </w:trPr>
        <w:tc>
          <w:tcPr>
            <w:tcW w:w="708" w:type="dxa"/>
          </w:tcPr>
          <w:p w:rsidR="00744E5E" w:rsidRDefault="00744E5E" w:rsidP="00E26A3D">
            <w:r>
              <w:t>1</w:t>
            </w:r>
          </w:p>
        </w:tc>
        <w:tc>
          <w:tcPr>
            <w:tcW w:w="1794" w:type="dxa"/>
          </w:tcPr>
          <w:p w:rsidR="00744E5E" w:rsidRDefault="00744E5E" w:rsidP="00E26A3D">
            <w:r>
              <w:t>Кондратьева</w:t>
            </w:r>
          </w:p>
          <w:p w:rsidR="00744E5E" w:rsidRDefault="00744E5E" w:rsidP="00E26A3D">
            <w:r>
              <w:t>Ольга Владимировна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супруг</w:t>
            </w:r>
          </w:p>
        </w:tc>
        <w:tc>
          <w:tcPr>
            <w:tcW w:w="1817" w:type="dxa"/>
          </w:tcPr>
          <w:p w:rsidR="00744E5E" w:rsidRDefault="00744E5E" w:rsidP="00E26A3D">
            <w:r>
              <w:t xml:space="preserve">и.о.директора ГКОУ ЛО </w:t>
            </w:r>
            <w:r w:rsidRPr="00551D24">
              <w:rPr>
                <w:sz w:val="22"/>
                <w:szCs w:val="22"/>
              </w:rPr>
              <w:t>«Волосовская школа-интернат, реализующая адаптированные образовательные программы»</w:t>
            </w:r>
          </w:p>
          <w:p w:rsidR="00744E5E" w:rsidRDefault="00744E5E" w:rsidP="00E26A3D"/>
        </w:tc>
        <w:tc>
          <w:tcPr>
            <w:tcW w:w="1261" w:type="dxa"/>
          </w:tcPr>
          <w:p w:rsidR="00744E5E" w:rsidRDefault="00744E5E" w:rsidP="00E26A3D">
            <w:r>
              <w:t>не имеет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не имеет</w:t>
            </w:r>
          </w:p>
        </w:tc>
        <w:tc>
          <w:tcPr>
            <w:tcW w:w="1299" w:type="dxa"/>
          </w:tcPr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994" w:type="dxa"/>
            <w:gridSpan w:val="2"/>
          </w:tcPr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1853" w:type="dxa"/>
          </w:tcPr>
          <w:p w:rsidR="00744E5E" w:rsidRDefault="00744E5E" w:rsidP="00E26A3D">
            <w:r>
              <w:t>3-х комн.</w:t>
            </w:r>
          </w:p>
          <w:p w:rsidR="00744E5E" w:rsidRDefault="00744E5E" w:rsidP="00E26A3D">
            <w:r>
              <w:t>квартира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3-х комн.</w:t>
            </w:r>
          </w:p>
          <w:p w:rsidR="00744E5E" w:rsidRDefault="00744E5E" w:rsidP="00E26A3D">
            <w:r>
              <w:t>квартира</w:t>
            </w:r>
          </w:p>
          <w:p w:rsidR="00744E5E" w:rsidRDefault="00744E5E" w:rsidP="00E26A3D"/>
        </w:tc>
        <w:tc>
          <w:tcPr>
            <w:tcW w:w="979" w:type="dxa"/>
          </w:tcPr>
          <w:p w:rsidR="00744E5E" w:rsidRDefault="00744E5E" w:rsidP="00E26A3D">
            <w:r>
              <w:t>72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72</w:t>
            </w:r>
          </w:p>
          <w:p w:rsidR="00744E5E" w:rsidRDefault="00744E5E" w:rsidP="00E26A3D"/>
        </w:tc>
        <w:tc>
          <w:tcPr>
            <w:tcW w:w="1421" w:type="dxa"/>
          </w:tcPr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</w:tc>
        <w:tc>
          <w:tcPr>
            <w:tcW w:w="1560" w:type="dxa"/>
          </w:tcPr>
          <w:p w:rsidR="00744E5E" w:rsidRDefault="00744E5E" w:rsidP="00E26A3D">
            <w:r>
              <w:t>не имеет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не имеет</w:t>
            </w:r>
          </w:p>
        </w:tc>
        <w:tc>
          <w:tcPr>
            <w:tcW w:w="1582" w:type="dxa"/>
          </w:tcPr>
          <w:p w:rsidR="00744E5E" w:rsidRDefault="00744E5E" w:rsidP="00E26A3D">
            <w:r>
              <w:t>167243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418176</w:t>
            </w:r>
          </w:p>
        </w:tc>
      </w:tr>
      <w:tr w:rsidR="00744E5E" w:rsidRPr="00151749" w:rsidTr="00AB7EAB">
        <w:trPr>
          <w:trHeight w:val="1047"/>
        </w:trPr>
        <w:tc>
          <w:tcPr>
            <w:tcW w:w="708" w:type="dxa"/>
          </w:tcPr>
          <w:p w:rsidR="00744E5E" w:rsidRDefault="00744E5E" w:rsidP="00E26A3D">
            <w:r>
              <w:t>2</w:t>
            </w:r>
          </w:p>
        </w:tc>
        <w:tc>
          <w:tcPr>
            <w:tcW w:w="1794" w:type="dxa"/>
          </w:tcPr>
          <w:p w:rsidR="00744E5E" w:rsidRDefault="00744E5E" w:rsidP="00E26A3D">
            <w:r>
              <w:t>Чудаева</w:t>
            </w:r>
          </w:p>
          <w:p w:rsidR="00744E5E" w:rsidRDefault="00744E5E" w:rsidP="00E26A3D">
            <w:r>
              <w:t>Елена Валерьевна</w:t>
            </w:r>
          </w:p>
        </w:tc>
        <w:tc>
          <w:tcPr>
            <w:tcW w:w="1817" w:type="dxa"/>
          </w:tcPr>
          <w:p w:rsidR="00744E5E" w:rsidRPr="00A5315D" w:rsidRDefault="00744E5E" w:rsidP="00E26A3D">
            <w:r w:rsidRPr="00A5315D">
              <w:rPr>
                <w:sz w:val="22"/>
                <w:szCs w:val="22"/>
              </w:rPr>
              <w:t>и.о.директора</w:t>
            </w:r>
          </w:p>
          <w:p w:rsidR="00744E5E" w:rsidRDefault="00744E5E" w:rsidP="00E26A3D">
            <w:r w:rsidRPr="00A5315D">
              <w:rPr>
                <w:color w:val="000000"/>
                <w:sz w:val="22"/>
                <w:szCs w:val="22"/>
              </w:rPr>
              <w:t>ГАПОУ ЛО  «Выборгский техникум агропромышленного и лесного комплекса»</w:t>
            </w:r>
          </w:p>
        </w:tc>
        <w:tc>
          <w:tcPr>
            <w:tcW w:w="1261" w:type="dxa"/>
          </w:tcPr>
          <w:p w:rsidR="00744E5E" w:rsidRDefault="00744E5E" w:rsidP="00E26A3D">
            <w:r>
              <w:t>приусадебный участок</w:t>
            </w:r>
          </w:p>
          <w:p w:rsidR="00744E5E" w:rsidRDefault="00744E5E" w:rsidP="00E26A3D"/>
          <w:p w:rsidR="00744E5E" w:rsidRDefault="00744E5E" w:rsidP="00E26A3D">
            <w:r>
              <w:t>жилой дом</w:t>
            </w:r>
          </w:p>
          <w:p w:rsidR="00744E5E" w:rsidRDefault="00744E5E" w:rsidP="00E26A3D"/>
          <w:p w:rsidR="00744E5E" w:rsidRDefault="00744E5E" w:rsidP="00E26A3D">
            <w:r>
              <w:t>2-х комн.</w:t>
            </w:r>
          </w:p>
          <w:p w:rsidR="00744E5E" w:rsidRDefault="00744E5E" w:rsidP="00E26A3D">
            <w:r>
              <w:t>квартира</w:t>
            </w:r>
          </w:p>
        </w:tc>
        <w:tc>
          <w:tcPr>
            <w:tcW w:w="1299" w:type="dxa"/>
          </w:tcPr>
          <w:p w:rsidR="00744E5E" w:rsidRDefault="00744E5E" w:rsidP="00E26A3D">
            <w:r>
              <w:t>индивидуальная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индивидуальная</w:t>
            </w:r>
          </w:p>
          <w:p w:rsidR="00744E5E" w:rsidRDefault="00744E5E" w:rsidP="00E26A3D"/>
          <w:p w:rsidR="00744E5E" w:rsidRDefault="00744E5E" w:rsidP="00E26A3D">
            <w:r>
              <w:t>1\2 общей собственности</w:t>
            </w:r>
          </w:p>
        </w:tc>
        <w:tc>
          <w:tcPr>
            <w:tcW w:w="993" w:type="dxa"/>
            <w:tcBorders>
              <w:right w:val="nil"/>
            </w:tcBorders>
          </w:tcPr>
          <w:p w:rsidR="00744E5E" w:rsidRDefault="00744E5E" w:rsidP="00E26A3D">
            <w:r>
              <w:t>1000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48,6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58,3</w:t>
            </w:r>
          </w:p>
          <w:p w:rsidR="00744E5E" w:rsidRDefault="00744E5E" w:rsidP="00E26A3D">
            <w:r>
              <w:t>(29,15)</w:t>
            </w:r>
          </w:p>
        </w:tc>
        <w:tc>
          <w:tcPr>
            <w:tcW w:w="994" w:type="dxa"/>
            <w:gridSpan w:val="2"/>
          </w:tcPr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</w:tc>
        <w:tc>
          <w:tcPr>
            <w:tcW w:w="1853" w:type="dxa"/>
          </w:tcPr>
          <w:p w:rsidR="00744E5E" w:rsidRDefault="00744E5E" w:rsidP="00E26A3D">
            <w:r>
              <w:t>не имеет</w:t>
            </w:r>
          </w:p>
        </w:tc>
        <w:tc>
          <w:tcPr>
            <w:tcW w:w="979" w:type="dxa"/>
          </w:tcPr>
          <w:p w:rsidR="00744E5E" w:rsidRDefault="00744E5E" w:rsidP="00E26A3D">
            <w:r>
              <w:t>-</w:t>
            </w:r>
          </w:p>
        </w:tc>
        <w:tc>
          <w:tcPr>
            <w:tcW w:w="1421" w:type="dxa"/>
          </w:tcPr>
          <w:p w:rsidR="00744E5E" w:rsidRDefault="00744E5E" w:rsidP="00E26A3D">
            <w:r>
              <w:t>-</w:t>
            </w:r>
          </w:p>
        </w:tc>
        <w:tc>
          <w:tcPr>
            <w:tcW w:w="1560" w:type="dxa"/>
          </w:tcPr>
          <w:p w:rsidR="00744E5E" w:rsidRDefault="00744E5E" w:rsidP="00E26A3D">
            <w:r>
              <w:t xml:space="preserve">не имеет </w:t>
            </w:r>
          </w:p>
        </w:tc>
        <w:tc>
          <w:tcPr>
            <w:tcW w:w="1582" w:type="dxa"/>
          </w:tcPr>
          <w:p w:rsidR="00744E5E" w:rsidRDefault="00744E5E" w:rsidP="00E26A3D">
            <w:r>
              <w:t>976283.49</w:t>
            </w:r>
          </w:p>
        </w:tc>
      </w:tr>
      <w:tr w:rsidR="00744E5E" w:rsidRPr="00151749" w:rsidTr="00AB7EAB">
        <w:trPr>
          <w:trHeight w:val="1047"/>
        </w:trPr>
        <w:tc>
          <w:tcPr>
            <w:tcW w:w="708" w:type="dxa"/>
          </w:tcPr>
          <w:p w:rsidR="00744E5E" w:rsidRDefault="00744E5E" w:rsidP="00E26A3D">
            <w:r>
              <w:t>3</w:t>
            </w:r>
          </w:p>
        </w:tc>
        <w:tc>
          <w:tcPr>
            <w:tcW w:w="1794" w:type="dxa"/>
          </w:tcPr>
          <w:p w:rsidR="00744E5E" w:rsidRDefault="00744E5E" w:rsidP="00E26A3D">
            <w:r>
              <w:t>Еремеев Станислав Германович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супруга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дочь</w:t>
            </w:r>
          </w:p>
        </w:tc>
        <w:tc>
          <w:tcPr>
            <w:tcW w:w="1817" w:type="dxa"/>
          </w:tcPr>
          <w:p w:rsidR="00744E5E" w:rsidRPr="00A5315D" w:rsidRDefault="00744E5E" w:rsidP="00E26A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ректор </w:t>
            </w:r>
            <w:r w:rsidRPr="005375C9">
              <w:t>Г</w:t>
            </w:r>
            <w:r>
              <w:t>АОУ ВО ЛО</w:t>
            </w:r>
            <w:r w:rsidRPr="005375C9">
              <w:t xml:space="preserve"> «Ленинградский государственный университет имени А.С. Пушкина»</w:t>
            </w:r>
          </w:p>
        </w:tc>
        <w:tc>
          <w:tcPr>
            <w:tcW w:w="1261" w:type="dxa"/>
          </w:tcPr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земельный участок;</w:t>
            </w:r>
          </w:p>
          <w:p w:rsidR="00744E5E" w:rsidRDefault="00744E5E" w:rsidP="00AB7EAB"/>
          <w:p w:rsidR="00744E5E" w:rsidRDefault="00744E5E" w:rsidP="00AB7EAB">
            <w:r>
              <w:t>земельный участок;</w:t>
            </w:r>
          </w:p>
          <w:p w:rsidR="00744E5E" w:rsidRDefault="00744E5E" w:rsidP="00AB7EAB"/>
          <w:p w:rsidR="00744E5E" w:rsidRDefault="00744E5E" w:rsidP="00AB7EAB">
            <w:r>
              <w:t>земельный участок;</w:t>
            </w:r>
          </w:p>
          <w:p w:rsidR="00744E5E" w:rsidRDefault="00744E5E" w:rsidP="00AB7EAB"/>
          <w:p w:rsidR="00744E5E" w:rsidRDefault="00744E5E" w:rsidP="00AB7EAB">
            <w:r>
              <w:t>земельный участок.</w:t>
            </w:r>
          </w:p>
          <w:p w:rsidR="00744E5E" w:rsidRDefault="00744E5E" w:rsidP="00AB7EAB"/>
          <w:p w:rsidR="00744E5E" w:rsidRDefault="00744E5E" w:rsidP="00AB7EAB">
            <w:r>
              <w:t>жилой дом</w:t>
            </w:r>
          </w:p>
          <w:p w:rsidR="00744E5E" w:rsidRDefault="00744E5E" w:rsidP="00AB7EAB"/>
          <w:p w:rsidR="00744E5E" w:rsidRDefault="00744E5E" w:rsidP="00AB7EAB">
            <w:r>
              <w:t>дача</w:t>
            </w:r>
          </w:p>
          <w:p w:rsidR="00744E5E" w:rsidRDefault="00744E5E" w:rsidP="00AB7EAB"/>
          <w:p w:rsidR="00744E5E" w:rsidRDefault="00744E5E" w:rsidP="00AB7EAB"/>
          <w:p w:rsidR="00744E5E" w:rsidRDefault="00744E5E" w:rsidP="00AB7EAB">
            <w:r>
              <w:t>садовый</w:t>
            </w:r>
          </w:p>
          <w:p w:rsidR="00744E5E" w:rsidRDefault="00744E5E" w:rsidP="00AB7EAB">
            <w:r>
              <w:t xml:space="preserve"> домик</w:t>
            </w:r>
          </w:p>
          <w:p w:rsidR="00744E5E" w:rsidRDefault="00744E5E" w:rsidP="00AB7EAB"/>
          <w:p w:rsidR="00744E5E" w:rsidRDefault="00744E5E" w:rsidP="00AB7EAB">
            <w:r>
              <w:t>квартира</w:t>
            </w:r>
          </w:p>
          <w:p w:rsidR="00744E5E" w:rsidRDefault="00744E5E" w:rsidP="00AB7EAB"/>
          <w:p w:rsidR="00744E5E" w:rsidRDefault="00744E5E" w:rsidP="00AB7EAB"/>
          <w:p w:rsidR="00744E5E" w:rsidRDefault="00744E5E" w:rsidP="00AB7EAB">
            <w:r>
              <w:t>2 машино-места</w:t>
            </w:r>
          </w:p>
          <w:p w:rsidR="00744E5E" w:rsidRDefault="00744E5E" w:rsidP="00AB7EAB"/>
          <w:p w:rsidR="00744E5E" w:rsidRDefault="00744E5E" w:rsidP="00AB7EAB">
            <w:pPr>
              <w:rPr>
                <w:sz w:val="22"/>
                <w:szCs w:val="22"/>
              </w:rPr>
            </w:pPr>
            <w:r>
              <w:t xml:space="preserve">нежилое здание </w:t>
            </w:r>
            <w:r w:rsidRPr="004A5627">
              <w:rPr>
                <w:sz w:val="22"/>
                <w:szCs w:val="22"/>
              </w:rPr>
              <w:t>(хозяйственная стройка)</w:t>
            </w:r>
          </w:p>
          <w:p w:rsidR="00744E5E" w:rsidRDefault="00744E5E" w:rsidP="00AB7EAB">
            <w:pPr>
              <w:rPr>
                <w:sz w:val="22"/>
                <w:szCs w:val="22"/>
              </w:rPr>
            </w:pPr>
          </w:p>
          <w:p w:rsidR="00744E5E" w:rsidRDefault="00744E5E" w:rsidP="00AB7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44E5E" w:rsidRDefault="00744E5E" w:rsidP="00AB7EAB">
            <w:pPr>
              <w:rPr>
                <w:sz w:val="22"/>
                <w:szCs w:val="22"/>
              </w:rPr>
            </w:pPr>
          </w:p>
          <w:p w:rsidR="00744E5E" w:rsidRDefault="00744E5E" w:rsidP="00AB7EAB">
            <w:pPr>
              <w:rPr>
                <w:sz w:val="22"/>
                <w:szCs w:val="22"/>
              </w:rPr>
            </w:pPr>
          </w:p>
          <w:p w:rsidR="00744E5E" w:rsidRDefault="00744E5E" w:rsidP="00AB7EAB">
            <w:pPr>
              <w:rPr>
                <w:sz w:val="22"/>
                <w:szCs w:val="22"/>
              </w:rPr>
            </w:pPr>
          </w:p>
          <w:p w:rsidR="00744E5E" w:rsidRDefault="00744E5E" w:rsidP="00AB7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44E5E" w:rsidRDefault="00744E5E" w:rsidP="00AB7EAB">
            <w:pPr>
              <w:rPr>
                <w:sz w:val="22"/>
                <w:szCs w:val="22"/>
              </w:rPr>
            </w:pPr>
          </w:p>
          <w:p w:rsidR="00744E5E" w:rsidRDefault="00744E5E" w:rsidP="00AB7EAB">
            <w:pPr>
              <w:rPr>
                <w:sz w:val="22"/>
                <w:szCs w:val="22"/>
              </w:rPr>
            </w:pPr>
          </w:p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E26A3D"/>
        </w:tc>
        <w:tc>
          <w:tcPr>
            <w:tcW w:w="1299" w:type="dxa"/>
          </w:tcPr>
          <w:p w:rsidR="00744E5E" w:rsidRDefault="00744E5E" w:rsidP="00AB7EAB"/>
          <w:p w:rsidR="00744E5E" w:rsidRDefault="00744E5E" w:rsidP="00AB7EAB"/>
          <w:p w:rsidR="00744E5E" w:rsidRDefault="00744E5E" w:rsidP="00AB7EAB">
            <w:r>
              <w:t>индивидуальная</w:t>
            </w:r>
          </w:p>
          <w:p w:rsidR="00744E5E" w:rsidRDefault="00744E5E" w:rsidP="00AB7EAB"/>
          <w:p w:rsidR="00744E5E" w:rsidRDefault="00744E5E" w:rsidP="00AB7EAB">
            <w:r>
              <w:t xml:space="preserve">индивидуальная долевая </w:t>
            </w:r>
            <w:r w:rsidRPr="00AB7EAB">
              <w:rPr>
                <w:sz w:val="22"/>
                <w:szCs w:val="22"/>
              </w:rPr>
              <w:t>(425\1700)</w:t>
            </w:r>
          </w:p>
          <w:p w:rsidR="00744E5E" w:rsidRDefault="00744E5E" w:rsidP="00AB7EAB"/>
          <w:p w:rsidR="00744E5E" w:rsidRDefault="00744E5E" w:rsidP="00AB7EAB">
            <w:r>
              <w:t>индивидуальная</w:t>
            </w:r>
          </w:p>
          <w:p w:rsidR="00744E5E" w:rsidRDefault="00744E5E" w:rsidP="00E26A3D"/>
          <w:p w:rsidR="00744E5E" w:rsidRDefault="00744E5E" w:rsidP="00E26A3D"/>
          <w:p w:rsidR="00744E5E" w:rsidRDefault="00744E5E" w:rsidP="0095597D">
            <w:r>
              <w:t>индивидуальная</w:t>
            </w:r>
          </w:p>
          <w:p w:rsidR="00744E5E" w:rsidRDefault="00744E5E" w:rsidP="00E26A3D"/>
          <w:p w:rsidR="00744E5E" w:rsidRDefault="00744E5E" w:rsidP="0095597D">
            <w:r>
              <w:t>индивидуальная</w:t>
            </w:r>
          </w:p>
          <w:p w:rsidR="00744E5E" w:rsidRDefault="00744E5E" w:rsidP="00E26A3D"/>
          <w:p w:rsidR="00744E5E" w:rsidRDefault="00744E5E" w:rsidP="0095597D">
            <w:r>
              <w:t>индивидуальная</w:t>
            </w:r>
          </w:p>
          <w:p w:rsidR="00744E5E" w:rsidRDefault="00744E5E" w:rsidP="004A5627"/>
          <w:p w:rsidR="00744E5E" w:rsidRDefault="00744E5E" w:rsidP="004A5627">
            <w:r>
              <w:t>индивидуальная</w:t>
            </w:r>
          </w:p>
          <w:p w:rsidR="00744E5E" w:rsidRDefault="00744E5E" w:rsidP="0095597D"/>
          <w:p w:rsidR="00744E5E" w:rsidRDefault="00744E5E" w:rsidP="004A5627">
            <w:r>
              <w:t>индивидуальная</w:t>
            </w:r>
          </w:p>
          <w:p w:rsidR="00744E5E" w:rsidRDefault="00744E5E" w:rsidP="004A5627"/>
          <w:p w:rsidR="00744E5E" w:rsidRDefault="00744E5E" w:rsidP="004A5627"/>
          <w:p w:rsidR="00744E5E" w:rsidRDefault="00744E5E" w:rsidP="004A5627">
            <w:r>
              <w:t>долевая (2)</w:t>
            </w:r>
          </w:p>
          <w:p w:rsidR="00744E5E" w:rsidRDefault="00744E5E" w:rsidP="0095597D"/>
          <w:p w:rsidR="00744E5E" w:rsidRDefault="00744E5E" w:rsidP="00E26A3D">
            <w:r>
              <w:t>долевая (1\4)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индивидуальная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4457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17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2000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852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472,9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108,6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36,2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181,8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36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79,2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160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</w:tc>
        <w:tc>
          <w:tcPr>
            <w:tcW w:w="994" w:type="dxa"/>
            <w:gridSpan w:val="2"/>
          </w:tcPr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  <w:p w:rsidR="00744E5E" w:rsidRDefault="00744E5E" w:rsidP="00E26A3D"/>
        </w:tc>
        <w:tc>
          <w:tcPr>
            <w:tcW w:w="1853" w:type="dxa"/>
          </w:tcPr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</w:tc>
        <w:tc>
          <w:tcPr>
            <w:tcW w:w="979" w:type="dxa"/>
          </w:tcPr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</w:tc>
        <w:tc>
          <w:tcPr>
            <w:tcW w:w="1560" w:type="dxa"/>
          </w:tcPr>
          <w:p w:rsidR="00744E5E" w:rsidRDefault="00744E5E" w:rsidP="00E26A3D">
            <w:smartTag w:uri="urn:schemas-microsoft-com:office:smarttags" w:element="PlaceName">
              <w:smartTag w:uri="urn:schemas-microsoft-com:office:smarttags" w:element="place">
                <w:r>
                  <w:rPr>
                    <w:lang w:val="en-US"/>
                  </w:rPr>
                  <w:t>Toyota</w:t>
                </w:r>
              </w:smartTag>
              <w:r>
                <w:rPr>
                  <w:lang w:val="en-US"/>
                </w:rPr>
                <w:t xml:space="preserve"> </w:t>
              </w:r>
              <w:smartTag w:uri="urn:schemas-microsoft-com:office:smarttags" w:element="PlaceType">
                <w:r>
                  <w:rPr>
                    <w:lang w:val="en-US"/>
                  </w:rPr>
                  <w:t>Land</w:t>
                </w:r>
              </w:smartTag>
            </w:smartTag>
            <w:r>
              <w:rPr>
                <w:lang w:val="en-US"/>
              </w:rPr>
              <w:t xml:space="preserve"> Cruiser </w:t>
            </w:r>
            <w:r>
              <w:t>200</w:t>
            </w:r>
          </w:p>
          <w:p w:rsidR="00744E5E" w:rsidRDefault="00744E5E" w:rsidP="00E26A3D"/>
          <w:p w:rsidR="00744E5E" w:rsidRDefault="00744E5E" w:rsidP="00E26A3D">
            <w:r>
              <w:rPr>
                <w:lang w:val="en-US"/>
              </w:rPr>
              <w:t>Mercedes GLE 300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Pr="00AE728F" w:rsidRDefault="00744E5E" w:rsidP="00E26A3D">
            <w:r>
              <w:t>-</w:t>
            </w:r>
          </w:p>
        </w:tc>
        <w:tc>
          <w:tcPr>
            <w:tcW w:w="1582" w:type="dxa"/>
          </w:tcPr>
          <w:p w:rsidR="00744E5E" w:rsidRDefault="00744E5E" w:rsidP="00E26A3D">
            <w:r>
              <w:rPr>
                <w:lang w:val="en-US"/>
              </w:rPr>
              <w:t>39080699</w:t>
            </w:r>
            <w:r>
              <w:t>,37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5601342,90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Pr="009F6718" w:rsidRDefault="00744E5E" w:rsidP="00E26A3D">
            <w:r>
              <w:t>-</w:t>
            </w:r>
          </w:p>
        </w:tc>
      </w:tr>
    </w:tbl>
    <w:p w:rsidR="00744E5E" w:rsidRDefault="00744E5E"/>
    <w:sectPr w:rsidR="00744E5E" w:rsidSect="002F60FB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E5E" w:rsidRDefault="00744E5E" w:rsidP="0030740B">
      <w:r>
        <w:separator/>
      </w:r>
    </w:p>
  </w:endnote>
  <w:endnote w:type="continuationSeparator" w:id="0">
    <w:p w:rsidR="00744E5E" w:rsidRDefault="00744E5E" w:rsidP="00307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E5E" w:rsidRDefault="00744E5E" w:rsidP="0030740B">
      <w:r>
        <w:separator/>
      </w:r>
    </w:p>
  </w:footnote>
  <w:footnote w:type="continuationSeparator" w:id="0">
    <w:p w:rsidR="00744E5E" w:rsidRDefault="00744E5E" w:rsidP="0030740B">
      <w:r>
        <w:continuationSeparator/>
      </w:r>
    </w:p>
  </w:footnote>
  <w:footnote w:id="1">
    <w:p w:rsidR="00744E5E" w:rsidRDefault="00744E5E" w:rsidP="00B0029A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40B"/>
    <w:rsid w:val="000004F7"/>
    <w:rsid w:val="0000209A"/>
    <w:rsid w:val="00013C40"/>
    <w:rsid w:val="0002377E"/>
    <w:rsid w:val="00027CA5"/>
    <w:rsid w:val="0003691A"/>
    <w:rsid w:val="00036B2F"/>
    <w:rsid w:val="00037B38"/>
    <w:rsid w:val="000479F1"/>
    <w:rsid w:val="00050C9E"/>
    <w:rsid w:val="000512C1"/>
    <w:rsid w:val="000625A8"/>
    <w:rsid w:val="000650F4"/>
    <w:rsid w:val="00067AB0"/>
    <w:rsid w:val="000716E2"/>
    <w:rsid w:val="00081A18"/>
    <w:rsid w:val="000B020F"/>
    <w:rsid w:val="000B0210"/>
    <w:rsid w:val="000B4F33"/>
    <w:rsid w:val="000D238D"/>
    <w:rsid w:val="000D4022"/>
    <w:rsid w:val="000E3CD9"/>
    <w:rsid w:val="000E5A75"/>
    <w:rsid w:val="001124D1"/>
    <w:rsid w:val="00151749"/>
    <w:rsid w:val="00153879"/>
    <w:rsid w:val="00162B56"/>
    <w:rsid w:val="001A17FC"/>
    <w:rsid w:val="001A651C"/>
    <w:rsid w:val="001C035E"/>
    <w:rsid w:val="001C0FC5"/>
    <w:rsid w:val="001E2BD7"/>
    <w:rsid w:val="001F2E4A"/>
    <w:rsid w:val="001F502A"/>
    <w:rsid w:val="00215B14"/>
    <w:rsid w:val="002212C8"/>
    <w:rsid w:val="00263E44"/>
    <w:rsid w:val="00267867"/>
    <w:rsid w:val="00272DA4"/>
    <w:rsid w:val="002872C4"/>
    <w:rsid w:val="002B513C"/>
    <w:rsid w:val="002C08A9"/>
    <w:rsid w:val="002C0CD6"/>
    <w:rsid w:val="002D331A"/>
    <w:rsid w:val="002E75FB"/>
    <w:rsid w:val="002F5082"/>
    <w:rsid w:val="002F50C5"/>
    <w:rsid w:val="002F60FB"/>
    <w:rsid w:val="002F7D16"/>
    <w:rsid w:val="0030740B"/>
    <w:rsid w:val="00307B45"/>
    <w:rsid w:val="00323A7D"/>
    <w:rsid w:val="00326133"/>
    <w:rsid w:val="003347A4"/>
    <w:rsid w:val="00342AC6"/>
    <w:rsid w:val="00381E52"/>
    <w:rsid w:val="00391BA4"/>
    <w:rsid w:val="003A757F"/>
    <w:rsid w:val="003E33A1"/>
    <w:rsid w:val="003E5B79"/>
    <w:rsid w:val="003F61E9"/>
    <w:rsid w:val="003F780E"/>
    <w:rsid w:val="004012D1"/>
    <w:rsid w:val="004037BD"/>
    <w:rsid w:val="00404C80"/>
    <w:rsid w:val="00414E16"/>
    <w:rsid w:val="004239D1"/>
    <w:rsid w:val="00430DA3"/>
    <w:rsid w:val="004734B4"/>
    <w:rsid w:val="004A5627"/>
    <w:rsid w:val="004A6A3E"/>
    <w:rsid w:val="004A7EF7"/>
    <w:rsid w:val="004B350C"/>
    <w:rsid w:val="004E5F48"/>
    <w:rsid w:val="0052791E"/>
    <w:rsid w:val="00534293"/>
    <w:rsid w:val="00534C89"/>
    <w:rsid w:val="005375C9"/>
    <w:rsid w:val="005501FF"/>
    <w:rsid w:val="005514F3"/>
    <w:rsid w:val="00551D24"/>
    <w:rsid w:val="00556DF7"/>
    <w:rsid w:val="005650AE"/>
    <w:rsid w:val="00571BC9"/>
    <w:rsid w:val="00584C17"/>
    <w:rsid w:val="00586081"/>
    <w:rsid w:val="005B1248"/>
    <w:rsid w:val="005B5D7C"/>
    <w:rsid w:val="005C482E"/>
    <w:rsid w:val="005E25B6"/>
    <w:rsid w:val="005F53A8"/>
    <w:rsid w:val="00640BD3"/>
    <w:rsid w:val="00660177"/>
    <w:rsid w:val="00662E89"/>
    <w:rsid w:val="006673A2"/>
    <w:rsid w:val="006729AA"/>
    <w:rsid w:val="00674117"/>
    <w:rsid w:val="00677F59"/>
    <w:rsid w:val="006865AB"/>
    <w:rsid w:val="00687C8A"/>
    <w:rsid w:val="006923C4"/>
    <w:rsid w:val="00693852"/>
    <w:rsid w:val="006C1F5B"/>
    <w:rsid w:val="006C4607"/>
    <w:rsid w:val="006D0555"/>
    <w:rsid w:val="006D2840"/>
    <w:rsid w:val="006D3CAF"/>
    <w:rsid w:val="006F03CF"/>
    <w:rsid w:val="006F51FA"/>
    <w:rsid w:val="007059E0"/>
    <w:rsid w:val="007221A4"/>
    <w:rsid w:val="007324C3"/>
    <w:rsid w:val="00744E5E"/>
    <w:rsid w:val="00762685"/>
    <w:rsid w:val="007C22A1"/>
    <w:rsid w:val="007C4B33"/>
    <w:rsid w:val="0080092C"/>
    <w:rsid w:val="0080725A"/>
    <w:rsid w:val="008078BF"/>
    <w:rsid w:val="0081259A"/>
    <w:rsid w:val="00832D8D"/>
    <w:rsid w:val="00846BF6"/>
    <w:rsid w:val="008642A6"/>
    <w:rsid w:val="00871ADD"/>
    <w:rsid w:val="00896266"/>
    <w:rsid w:val="008F4A71"/>
    <w:rsid w:val="008F5C5C"/>
    <w:rsid w:val="00907555"/>
    <w:rsid w:val="0095597D"/>
    <w:rsid w:val="00967320"/>
    <w:rsid w:val="0096761A"/>
    <w:rsid w:val="00974311"/>
    <w:rsid w:val="009748C7"/>
    <w:rsid w:val="009869EA"/>
    <w:rsid w:val="0099348A"/>
    <w:rsid w:val="009B113B"/>
    <w:rsid w:val="009C43A8"/>
    <w:rsid w:val="009C4913"/>
    <w:rsid w:val="009D0D23"/>
    <w:rsid w:val="009E7326"/>
    <w:rsid w:val="009F6718"/>
    <w:rsid w:val="00A01E75"/>
    <w:rsid w:val="00A02D15"/>
    <w:rsid w:val="00A317A4"/>
    <w:rsid w:val="00A35E15"/>
    <w:rsid w:val="00A5047C"/>
    <w:rsid w:val="00A51E74"/>
    <w:rsid w:val="00A5315D"/>
    <w:rsid w:val="00AB7EAB"/>
    <w:rsid w:val="00AE728F"/>
    <w:rsid w:val="00AF050D"/>
    <w:rsid w:val="00AF4540"/>
    <w:rsid w:val="00B0029A"/>
    <w:rsid w:val="00B00D29"/>
    <w:rsid w:val="00B03CFA"/>
    <w:rsid w:val="00B24401"/>
    <w:rsid w:val="00B25B82"/>
    <w:rsid w:val="00B3287E"/>
    <w:rsid w:val="00B337B2"/>
    <w:rsid w:val="00B43319"/>
    <w:rsid w:val="00B47912"/>
    <w:rsid w:val="00B7709D"/>
    <w:rsid w:val="00B91283"/>
    <w:rsid w:val="00B91FBC"/>
    <w:rsid w:val="00BD7AD4"/>
    <w:rsid w:val="00BE45D9"/>
    <w:rsid w:val="00BF6208"/>
    <w:rsid w:val="00C115D9"/>
    <w:rsid w:val="00C11D30"/>
    <w:rsid w:val="00C12B6B"/>
    <w:rsid w:val="00C1360C"/>
    <w:rsid w:val="00C26EF6"/>
    <w:rsid w:val="00C368A9"/>
    <w:rsid w:val="00C37071"/>
    <w:rsid w:val="00C56F95"/>
    <w:rsid w:val="00C574F2"/>
    <w:rsid w:val="00C6156E"/>
    <w:rsid w:val="00C7119E"/>
    <w:rsid w:val="00C75B59"/>
    <w:rsid w:val="00C8188E"/>
    <w:rsid w:val="00C84C20"/>
    <w:rsid w:val="00C96309"/>
    <w:rsid w:val="00CB4D9C"/>
    <w:rsid w:val="00CD5CF4"/>
    <w:rsid w:val="00CE0FBB"/>
    <w:rsid w:val="00CE66B3"/>
    <w:rsid w:val="00D06E6F"/>
    <w:rsid w:val="00D12B0E"/>
    <w:rsid w:val="00D313C2"/>
    <w:rsid w:val="00D52642"/>
    <w:rsid w:val="00D57124"/>
    <w:rsid w:val="00D57C72"/>
    <w:rsid w:val="00D771EC"/>
    <w:rsid w:val="00D83F59"/>
    <w:rsid w:val="00E0278F"/>
    <w:rsid w:val="00E1223A"/>
    <w:rsid w:val="00E26A3D"/>
    <w:rsid w:val="00E3677E"/>
    <w:rsid w:val="00E53BE9"/>
    <w:rsid w:val="00E619FD"/>
    <w:rsid w:val="00E87E8D"/>
    <w:rsid w:val="00EA3E82"/>
    <w:rsid w:val="00ED37CD"/>
    <w:rsid w:val="00EF15F0"/>
    <w:rsid w:val="00F076DF"/>
    <w:rsid w:val="00F149DF"/>
    <w:rsid w:val="00F25F26"/>
    <w:rsid w:val="00F71E59"/>
    <w:rsid w:val="00F74D19"/>
    <w:rsid w:val="00F83ACF"/>
    <w:rsid w:val="00FA1D00"/>
    <w:rsid w:val="00FA7A57"/>
    <w:rsid w:val="00FB64C2"/>
    <w:rsid w:val="00FF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30740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</w:rPr>
  </w:style>
  <w:style w:type="paragraph" w:styleId="NormalWeb">
    <w:name w:val="Normal (Web)"/>
    <w:basedOn w:val="Normal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C12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20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775</TotalTime>
  <Pages>3</Pages>
  <Words>340</Words>
  <Characters>1940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69</cp:revision>
  <cp:lastPrinted>2017-01-17T11:33:00Z</cp:lastPrinted>
  <dcterms:created xsi:type="dcterms:W3CDTF">2015-05-22T06:24:00Z</dcterms:created>
  <dcterms:modified xsi:type="dcterms:W3CDTF">2017-01-19T08:59:00Z</dcterms:modified>
</cp:coreProperties>
</file>